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4866F3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4866F3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4866F3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4866F3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4866F3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4866F3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4866F3" w:rsidRDefault="004866F3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r w:rsidRPr="004866F3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Озерный</w:t>
      </w:r>
    </w:p>
    <w:p w:rsidR="001842E0" w:rsidRPr="004866F3" w:rsidRDefault="001842E0">
      <w:pPr>
        <w:pStyle w:val="1"/>
        <w:rPr>
          <w:i/>
          <w:iCs/>
          <w:sz w:val="20"/>
          <w:szCs w:val="20"/>
        </w:rPr>
      </w:pPr>
      <w:r w:rsidRPr="004866F3">
        <w:rPr>
          <w:sz w:val="20"/>
          <w:szCs w:val="20"/>
        </w:rPr>
        <w:t>Протяженность участка –</w:t>
      </w:r>
      <w:r w:rsidRPr="004866F3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4866F3" w:rsidRPr="004866F3">
        <w:rPr>
          <w:i/>
          <w:iCs/>
          <w:sz w:val="20"/>
          <w:szCs w:val="20"/>
        </w:rPr>
        <w:t>От 0+0 до 0+488</w:t>
      </w:r>
    </w:p>
    <w:p w:rsidR="001842E0" w:rsidRPr="004866F3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4866F3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4866F3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4866F3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051" w:type="dxa"/>
        <w:jc w:val="center"/>
        <w:tblInd w:w="39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1599"/>
        <w:gridCol w:w="1599"/>
        <w:gridCol w:w="799"/>
        <w:gridCol w:w="1028"/>
        <w:gridCol w:w="914"/>
        <w:gridCol w:w="1142"/>
        <w:gridCol w:w="570"/>
        <w:gridCol w:w="914"/>
        <w:gridCol w:w="915"/>
      </w:tblGrid>
      <w:tr w:rsidR="001842E0" w:rsidRPr="004866F3" w:rsidTr="005F33EA">
        <w:trPr>
          <w:trHeight w:val="21"/>
          <w:tblHeader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4866F3" w:rsidTr="005F33EA">
        <w:trPr>
          <w:trHeight w:val="21"/>
          <w:tblHeader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0+13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0+268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0+296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0+407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0+473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6F3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66F3" w:rsidRPr="004866F3" w:rsidRDefault="004866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4866F3" w:rsidTr="005F33EA">
        <w:trPr>
          <w:trHeight w:val="21"/>
          <w:jc w:val="center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4866F3" w:rsidP="004866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6F3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4866F3" w:rsidP="004866F3">
            <w:pPr>
              <w:rPr>
                <w:rFonts w:ascii="Arial" w:hAnsi="Arial" w:cs="Arial"/>
                <w:sz w:val="20"/>
                <w:szCs w:val="20"/>
              </w:rPr>
            </w:pPr>
            <w:r w:rsidRPr="004866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 w:rsidP="004866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866F3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5F33EA" w:rsidRPr="005F33EA" w:rsidRDefault="005F33EA" w:rsidP="005F33EA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5F33EA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5F33EA" w:rsidRPr="005F33EA" w:rsidRDefault="005F33EA" w:rsidP="005F33E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5F33EA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Озерный</w:t>
      </w:r>
    </w:p>
    <w:p w:rsidR="005F33EA" w:rsidRPr="005F33EA" w:rsidRDefault="005F33EA" w:rsidP="005F33EA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5F33EA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5F33E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0+488</w:t>
      </w:r>
    </w:p>
    <w:p w:rsidR="005F33EA" w:rsidRPr="005F33EA" w:rsidRDefault="005F33EA" w:rsidP="005F33EA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5F33E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5F33E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5F33EA" w:rsidRPr="005F33EA" w:rsidRDefault="005F33EA" w:rsidP="005F33EA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277" w:type="dxa"/>
        <w:jc w:val="center"/>
        <w:tblInd w:w="177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"/>
        <w:gridCol w:w="945"/>
        <w:gridCol w:w="1077"/>
        <w:gridCol w:w="1440"/>
        <w:gridCol w:w="1108"/>
        <w:gridCol w:w="1661"/>
        <w:gridCol w:w="1108"/>
        <w:gridCol w:w="1329"/>
      </w:tblGrid>
      <w:tr w:rsidR="005F33EA" w:rsidRPr="005F33EA" w:rsidTr="005F33EA">
        <w:trPr>
          <w:cantSplit/>
          <w:trHeight w:val="20"/>
          <w:tblHeader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2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F33EA" w:rsidRPr="005F33EA" w:rsidTr="005F33EA">
        <w:trPr>
          <w:trHeight w:val="20"/>
          <w:tblHeader/>
          <w:jc w:val="center"/>
        </w:trPr>
        <w:tc>
          <w:tcPr>
            <w:tcW w:w="60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4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07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10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32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5F33EA" w:rsidRPr="005F33EA" w:rsidTr="005F33EA">
        <w:trPr>
          <w:trHeight w:val="20"/>
          <w:tblHeader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5F33EA" w:rsidRPr="005F33EA" w:rsidTr="005F33EA">
        <w:trPr>
          <w:trHeight w:val="20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12/12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442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3EA" w:rsidRPr="005F33EA" w:rsidTr="005F33EA">
        <w:trPr>
          <w:trHeight w:val="20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0+470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12/12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442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5F33EA" w:rsidRPr="005F33EA" w:rsidRDefault="005F33EA" w:rsidP="005F33EA">
      <w:pPr>
        <w:rPr>
          <w:rFonts w:ascii="Courier New" w:eastAsia="MS Mincho" w:hAnsi="Courier New" w:cs="Courier New"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Default="005F33EA" w:rsidP="005F33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F33EA" w:rsidRPr="005F33EA" w:rsidRDefault="005F33EA" w:rsidP="005F33EA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5F33EA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5F33EA" w:rsidRPr="005F33EA" w:rsidRDefault="005F33EA" w:rsidP="005F33E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5F33EA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Озерный</w:t>
      </w:r>
    </w:p>
    <w:p w:rsidR="005F33EA" w:rsidRPr="005F33EA" w:rsidRDefault="005F33EA" w:rsidP="005F33EA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5F33EA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5F33E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0+488</w:t>
      </w:r>
    </w:p>
    <w:p w:rsidR="005F33EA" w:rsidRPr="005F33EA" w:rsidRDefault="005F33EA" w:rsidP="005F33EA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5F33E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5F33E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5F33EA" w:rsidRPr="005F33EA" w:rsidRDefault="005F33EA" w:rsidP="005F33EA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876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05"/>
        <w:gridCol w:w="705"/>
        <w:gridCol w:w="806"/>
        <w:gridCol w:w="806"/>
        <w:gridCol w:w="1411"/>
        <w:gridCol w:w="2016"/>
        <w:gridCol w:w="2520"/>
      </w:tblGrid>
      <w:tr w:rsidR="005F33EA" w:rsidRPr="005F33EA" w:rsidTr="00B140AE">
        <w:trPr>
          <w:trHeight w:val="25"/>
          <w:tblHeader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5F33EA" w:rsidRPr="005F33EA" w:rsidTr="00B140AE">
        <w:trPr>
          <w:trHeight w:val="25"/>
          <w:tblHeader/>
          <w:jc w:val="center"/>
        </w:trPr>
        <w:tc>
          <w:tcPr>
            <w:tcW w:w="5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4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5F33EA" w:rsidRPr="005F33EA" w:rsidTr="00B140AE">
        <w:trPr>
          <w:trHeight w:val="25"/>
          <w:tblHeader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3EA" w:rsidRPr="005F33EA" w:rsidRDefault="005F33EA" w:rsidP="005F33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3E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5F33EA" w:rsidRPr="005F33EA" w:rsidTr="00B140AE">
        <w:trPr>
          <w:trHeight w:val="25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968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3EA" w:rsidRPr="005F33EA" w:rsidTr="00B140AE">
        <w:trPr>
          <w:trHeight w:val="25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0+486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484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3EA" w:rsidRPr="005F33EA" w:rsidTr="00B140AE">
        <w:trPr>
          <w:trHeight w:val="25"/>
          <w:jc w:val="center"/>
        </w:trPr>
        <w:tc>
          <w:tcPr>
            <w:tcW w:w="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0+486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  <w:r w:rsidRPr="005F33EA">
              <w:rPr>
                <w:rFonts w:ascii="Arial" w:hAnsi="Arial" w:cs="Arial"/>
                <w:sz w:val="20"/>
                <w:szCs w:val="20"/>
              </w:rPr>
              <w:t>484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3EA" w:rsidRPr="005F33EA" w:rsidRDefault="005F33EA" w:rsidP="005F33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33EA" w:rsidRPr="005F33EA" w:rsidRDefault="005F33EA" w:rsidP="005F33EA">
      <w:pPr>
        <w:rPr>
          <w:rFonts w:ascii="Courier New" w:eastAsia="MS Mincho" w:hAnsi="Courier New" w:cs="Courier New"/>
          <w:sz w:val="20"/>
          <w:szCs w:val="20"/>
        </w:rPr>
      </w:pPr>
    </w:p>
    <w:p w:rsidR="005F33EA" w:rsidRPr="004866F3" w:rsidRDefault="005F33EA">
      <w:pPr>
        <w:pStyle w:val="a3"/>
        <w:rPr>
          <w:rFonts w:eastAsia="MS Mincho"/>
        </w:rPr>
      </w:pPr>
    </w:p>
    <w:sectPr w:rsidR="005F33EA" w:rsidRPr="004866F3" w:rsidSect="005F33EA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866F3"/>
    <w:rsid w:val="001842E0"/>
    <w:rsid w:val="00215347"/>
    <w:rsid w:val="004866F3"/>
    <w:rsid w:val="005F33EA"/>
    <w:rsid w:val="007631F4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31F4"/>
    <w:rPr>
      <w:sz w:val="24"/>
      <w:szCs w:val="24"/>
    </w:rPr>
  </w:style>
  <w:style w:type="paragraph" w:styleId="1">
    <w:name w:val="heading 1"/>
    <w:basedOn w:val="a"/>
    <w:next w:val="a"/>
    <w:qFormat/>
    <w:rsid w:val="007631F4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631F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256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2019-06-09T08:41:00Z</dcterms:created>
  <dcterms:modified xsi:type="dcterms:W3CDTF">2019-06-09T08:41:00Z</dcterms:modified>
</cp:coreProperties>
</file>